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543" w:rsidRDefault="00623134"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248FCC2B" wp14:editId="165B6FDD">
            <wp:extent cx="8863330" cy="497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497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0543" w:rsidSect="00623134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134" w:rsidRDefault="00623134" w:rsidP="00623134">
      <w:pPr>
        <w:spacing w:after="0" w:line="240" w:lineRule="auto"/>
      </w:pPr>
      <w:r>
        <w:separator/>
      </w:r>
    </w:p>
  </w:endnote>
  <w:endnote w:type="continuationSeparator" w:id="0">
    <w:p w:rsidR="00623134" w:rsidRDefault="00623134" w:rsidP="00623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134" w:rsidRDefault="00623134" w:rsidP="00623134">
      <w:pPr>
        <w:spacing w:after="0" w:line="240" w:lineRule="auto"/>
      </w:pPr>
      <w:r>
        <w:separator/>
      </w:r>
    </w:p>
  </w:footnote>
  <w:footnote w:type="continuationSeparator" w:id="0">
    <w:p w:rsidR="00623134" w:rsidRDefault="00623134" w:rsidP="00623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134" w:rsidRPr="00623134" w:rsidRDefault="00CC37D6" w:rsidP="00623134">
    <w:pPr>
      <w:pStyle w:val="Header"/>
      <w:jc w:val="center"/>
      <w:rPr>
        <w:rFonts w:ascii="Comic Sans MS" w:hAnsi="Comic Sans MS"/>
        <w:b/>
        <w:sz w:val="56"/>
        <w:szCs w:val="56"/>
      </w:rPr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61E6FD8A" wp14:editId="75997EFB">
          <wp:simplePos x="0" y="0"/>
          <wp:positionH relativeFrom="margin">
            <wp:posOffset>-375285</wp:posOffset>
          </wp:positionH>
          <wp:positionV relativeFrom="paragraph">
            <wp:posOffset>-257810</wp:posOffset>
          </wp:positionV>
          <wp:extent cx="1581785" cy="1581785"/>
          <wp:effectExtent l="0" t="0" r="0" b="0"/>
          <wp:wrapTight wrapText="bothSides">
            <wp:wrapPolygon edited="0">
              <wp:start x="0" y="0"/>
              <wp:lineTo x="0" y="21331"/>
              <wp:lineTo x="21331" y="21331"/>
              <wp:lineTo x="2133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op_secret[1]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785" cy="1581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3134" w:rsidRPr="00623134">
      <w:rPr>
        <w:rFonts w:ascii="Comic Sans MS" w:hAnsi="Comic Sans MS"/>
        <w:b/>
        <w:sz w:val="56"/>
        <w:szCs w:val="56"/>
      </w:rPr>
      <w:t xml:space="preserve">Y5 Spellings </w:t>
    </w:r>
  </w:p>
  <w:p w:rsidR="00623134" w:rsidRDefault="00623134" w:rsidP="00623134">
    <w:pPr>
      <w:pStyle w:val="Header"/>
      <w:jc w:val="center"/>
      <w:rPr>
        <w:rFonts w:ascii="Comic Sans MS" w:hAnsi="Comic Sans MS"/>
        <w:sz w:val="24"/>
        <w:szCs w:val="24"/>
      </w:rPr>
    </w:pPr>
    <w:r w:rsidRPr="00623134">
      <w:rPr>
        <w:rFonts w:ascii="Comic Sans MS" w:hAnsi="Comic Sans MS"/>
        <w:sz w:val="56"/>
        <w:szCs w:val="56"/>
        <w:u w:val="single"/>
      </w:rPr>
      <w:t>Unit 2B Assessment – Dictation Passages</w:t>
    </w:r>
  </w:p>
  <w:p w:rsidR="00623134" w:rsidRDefault="00623134" w:rsidP="00623134">
    <w:pPr>
      <w:pStyle w:val="Header"/>
      <w:jc w:val="center"/>
      <w:rPr>
        <w:rFonts w:ascii="Comic Sans MS" w:hAnsi="Comic Sans MS"/>
        <w:sz w:val="24"/>
        <w:szCs w:val="24"/>
      </w:rPr>
    </w:pPr>
  </w:p>
  <w:p w:rsidR="00623134" w:rsidRPr="00623134" w:rsidRDefault="00623134" w:rsidP="00623134">
    <w:pPr>
      <w:pStyle w:val="Header"/>
      <w:jc w:val="center"/>
      <w:rPr>
        <w:rFonts w:ascii="Comic Sans MS" w:hAnsi="Comic Sans MS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134"/>
    <w:rsid w:val="00550543"/>
    <w:rsid w:val="00623134"/>
    <w:rsid w:val="00CC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4E471"/>
  <w15:chartTrackingRefBased/>
  <w15:docId w15:val="{DF25711A-B0CB-4497-89D4-163301110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134"/>
  </w:style>
  <w:style w:type="paragraph" w:styleId="Footer">
    <w:name w:val="footer"/>
    <w:basedOn w:val="Normal"/>
    <w:link w:val="FooterChar"/>
    <w:uiPriority w:val="99"/>
    <w:unhideWhenUsed/>
    <w:rsid w:val="006231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7B437BD0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2</cp:revision>
  <dcterms:created xsi:type="dcterms:W3CDTF">2020-05-14T16:29:00Z</dcterms:created>
  <dcterms:modified xsi:type="dcterms:W3CDTF">2020-05-14T16:29:00Z</dcterms:modified>
</cp:coreProperties>
</file>